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537B2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KEDE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4F6846C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431E7E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F599F9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As the executor of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Spalding,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Lincolshire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he made a </w:t>
      </w:r>
    </w:p>
    <w:p w14:paraId="7E20A2E5" w14:textId="77777777" w:rsidR="00CA6436" w:rsidRDefault="00CA6436" w:rsidP="00CA6436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Sparo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Spalding(q.v.).</w:t>
      </w:r>
    </w:p>
    <w:p w14:paraId="4516294C" w14:textId="77777777" w:rsidR="00CA6436" w:rsidRDefault="00CA6436" w:rsidP="00CA6436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E3B170E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BF07B1B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AFA0F0" w14:textId="77777777" w:rsidR="00CA6436" w:rsidRDefault="00CA6436" w:rsidP="00CA64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April 2021</w:t>
      </w:r>
    </w:p>
    <w:p w14:paraId="22F992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1E8F" w14:textId="77777777" w:rsidR="00CA6436" w:rsidRDefault="00CA6436" w:rsidP="009139A6">
      <w:r>
        <w:separator/>
      </w:r>
    </w:p>
  </w:endnote>
  <w:endnote w:type="continuationSeparator" w:id="0">
    <w:p w14:paraId="3C9F701D" w14:textId="77777777" w:rsidR="00CA6436" w:rsidRDefault="00CA64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1C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4E9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19B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1319D" w14:textId="77777777" w:rsidR="00CA6436" w:rsidRDefault="00CA6436" w:rsidP="009139A6">
      <w:r>
        <w:separator/>
      </w:r>
    </w:p>
  </w:footnote>
  <w:footnote w:type="continuationSeparator" w:id="0">
    <w:p w14:paraId="27025362" w14:textId="77777777" w:rsidR="00CA6436" w:rsidRDefault="00CA64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352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D3E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E4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3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643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667F8"/>
  <w15:chartTrackingRefBased/>
  <w15:docId w15:val="{21DBC732-E0F0-434A-ABD9-AFA06D66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A64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2021-05-17T10:41:00Z</dcterms:created>
  <dcterms:modified xsi:type="dcterms:W3CDTF">2021-05-17T10:41:00Z</dcterms:modified>
</cp:coreProperties>
</file>